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39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434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225697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5D2408">
              <w:rPr>
                <w:b/>
                <w:color w:val="000000"/>
                <w:szCs w:val="28"/>
              </w:rPr>
              <w:t>4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</w:t>
      </w:r>
      <w:r w:rsidR="005D2408">
        <w:rPr>
          <w:b/>
          <w:noProof/>
          <w:szCs w:val="28"/>
        </w:rPr>
        <w:t>4</w:t>
      </w:r>
      <w:r w:rsidRPr="00A27155">
        <w:rPr>
          <w:b/>
          <w:noProof/>
          <w:szCs w:val="28"/>
        </w:rPr>
        <w:t xml:space="preserve"> </w:t>
      </w:r>
      <w:r w:rsidR="00A27155">
        <w:rPr>
          <w:b/>
          <w:noProof/>
          <w:szCs w:val="28"/>
        </w:rPr>
        <w:br/>
      </w:r>
      <w:r w:rsidR="005D2408">
        <w:rPr>
          <w:b/>
          <w:noProof/>
          <w:szCs w:val="28"/>
        </w:rPr>
        <w:t>Солоницыной Раисы Равильевны</w:t>
      </w:r>
      <w:bookmarkStart w:id="0" w:name="_GoBack"/>
      <w:bookmarkEnd w:id="0"/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1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="003B274B" w:rsidRPr="003E2963">
        <w:rPr>
          <w:szCs w:val="28"/>
        </w:rPr>
        <w:t xml:space="preserve"> </w:t>
      </w:r>
      <w:bookmarkEnd w:id="1"/>
      <w:r w:rsidR="005D2408">
        <w:rPr>
          <w:b/>
          <w:noProof/>
          <w:szCs w:val="28"/>
        </w:rPr>
        <w:t>Солоницыной Раисы Равильевны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AF52FB">
        <w:rPr>
          <w:b/>
          <w:noProof/>
          <w:szCs w:val="28"/>
        </w:rPr>
        <w:t>Солоницыной Раисой Равильевной</w:t>
      </w:r>
      <w:r w:rsidR="00AF52FB" w:rsidRPr="007A55D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2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2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5E5525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5D2408">
        <w:rPr>
          <w:b/>
          <w:noProof/>
          <w:szCs w:val="28"/>
        </w:rPr>
        <w:t>Солоницыну Раису Равильевну</w:t>
      </w:r>
      <w:r w:rsidRPr="009D4266">
        <w:rPr>
          <w:szCs w:val="28"/>
        </w:rPr>
        <w:t>, «</w:t>
      </w:r>
      <w:r w:rsidR="005D2408">
        <w:rPr>
          <w:szCs w:val="28"/>
        </w:rPr>
        <w:t>20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5D2408">
        <w:rPr>
          <w:szCs w:val="28"/>
        </w:rPr>
        <w:t>января</w:t>
      </w:r>
      <w:r w:rsidR="009D4266" w:rsidRPr="009D4266">
        <w:rPr>
          <w:szCs w:val="28"/>
        </w:rPr>
        <w:t xml:space="preserve"> 19</w:t>
      </w:r>
      <w:r w:rsidR="005D2408">
        <w:rPr>
          <w:szCs w:val="28"/>
        </w:rPr>
        <w:t>65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>в</w:t>
      </w:r>
      <w:r w:rsidR="00D046B3">
        <w:rPr>
          <w:szCs w:val="28"/>
        </w:rPr>
        <w:t xml:space="preserve"> гор</w:t>
      </w:r>
      <w:r w:rsidR="005E5525">
        <w:rPr>
          <w:szCs w:val="28"/>
        </w:rPr>
        <w:t xml:space="preserve">. </w:t>
      </w:r>
      <w:r w:rsidR="005D2408">
        <w:rPr>
          <w:szCs w:val="28"/>
        </w:rPr>
        <w:t>Вяземский Хабаровского края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</w:t>
      </w:r>
      <w:r w:rsidR="009F2B14">
        <w:rPr>
          <w:szCs w:val="28"/>
        </w:rPr>
        <w:t>4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AF52FB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</w:t>
      </w:r>
      <w:r w:rsidR="00AF52FB">
        <w:rPr>
          <w:szCs w:val="28"/>
        </w:rPr>
        <w:t>08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5D2408">
        <w:rPr>
          <w:b/>
          <w:noProof/>
          <w:szCs w:val="28"/>
        </w:rPr>
        <w:t>Солоницыной Раисе Равильевне</w:t>
      </w:r>
      <w:r w:rsidR="005D2408" w:rsidRPr="007A55D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A70521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EF3D13">
        <w:rPr>
          <w:sz w:val="20"/>
          <w:szCs w:val="20"/>
        </w:rPr>
        <w:t>4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>
              <w:rPr>
                <w:bCs/>
                <w:szCs w:val="28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5D2408">
              <w:rPr>
                <w:sz w:val="24"/>
                <w:u w:val="single"/>
              </w:rPr>
              <w:t>СОЛОНИЦЫНА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5D2408">
              <w:rPr>
                <w:sz w:val="24"/>
                <w:u w:val="single"/>
              </w:rPr>
              <w:t>Раиса Равильевна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EF3D13">
                    <w:rPr>
                      <w:bCs/>
                      <w:sz w:val="18"/>
                      <w:szCs w:val="18"/>
                    </w:rPr>
                    <w:t>№ 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9F2B14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9F2B14">
                    <w:rPr>
                      <w:sz w:val="20"/>
                      <w:szCs w:val="20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767" w:rsidRDefault="00EC0767" w:rsidP="008A42CE">
      <w:r>
        <w:separator/>
      </w:r>
    </w:p>
  </w:endnote>
  <w:endnote w:type="continuationSeparator" w:id="0">
    <w:p w:rsidR="00EC0767" w:rsidRDefault="00EC076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767" w:rsidRDefault="00EC0767" w:rsidP="008A42CE">
      <w:r>
        <w:separator/>
      </w:r>
    </w:p>
  </w:footnote>
  <w:footnote w:type="continuationSeparator" w:id="0">
    <w:p w:rsidR="00EC0767" w:rsidRDefault="00EC076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D2408"/>
    <w:rsid w:val="005E5525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6F2C66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27632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86D90"/>
    <w:rsid w:val="009A61AE"/>
    <w:rsid w:val="009A7A23"/>
    <w:rsid w:val="009B45E9"/>
    <w:rsid w:val="009D4266"/>
    <w:rsid w:val="009E379E"/>
    <w:rsid w:val="009E660E"/>
    <w:rsid w:val="009F2B14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7052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2FB"/>
    <w:rsid w:val="00AF5A82"/>
    <w:rsid w:val="00B06D2B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CE6694"/>
    <w:rsid w:val="00D046B3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0767"/>
    <w:rsid w:val="00EC7D3D"/>
    <w:rsid w:val="00ED525C"/>
    <w:rsid w:val="00EE0FB3"/>
    <w:rsid w:val="00EF3D13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8763025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0</TotalTime>
  <Pages>3</Pages>
  <Words>550</Words>
  <Characters>4742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4</cp:revision>
  <cp:lastPrinted>2024-07-15T12:59:00Z</cp:lastPrinted>
  <dcterms:created xsi:type="dcterms:W3CDTF">2024-07-15T12:47:00Z</dcterms:created>
  <dcterms:modified xsi:type="dcterms:W3CDTF">2024-07-15T12:59:00Z</dcterms:modified>
</cp:coreProperties>
</file>